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7DEC6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u w:val="single"/>
        </w:rPr>
        <w:t>Henry RABY</w:t>
      </w:r>
      <w:r>
        <w:rPr>
          <w:rFonts w:ascii="Times New Roman" w:hAnsi="Times New Roman" w:cs="Times New Roman"/>
          <w:sz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fl.1448)</w:t>
      </w:r>
    </w:p>
    <w:p w14:paraId="26AA1897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Old Town, near Barnsley, Yorkshire. Husbandman.</w:t>
      </w:r>
    </w:p>
    <w:p w14:paraId="667E22D8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0BB3B1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F948CC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Anotson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against him and four others.</w:t>
      </w:r>
    </w:p>
    <w:p w14:paraId="156A7621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E7764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https://waalt.uh.edu/index.php/CP40/748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042966C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5917D30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7C46A5" w14:textId="77777777" w:rsidR="00BE7313" w:rsidRDefault="00BE7313" w:rsidP="00BE73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August 2022</w:t>
      </w:r>
    </w:p>
    <w:p w14:paraId="56493F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0284" w14:textId="77777777" w:rsidR="00BE7313" w:rsidRDefault="00BE7313" w:rsidP="009139A6">
      <w:r>
        <w:separator/>
      </w:r>
    </w:p>
  </w:endnote>
  <w:endnote w:type="continuationSeparator" w:id="0">
    <w:p w14:paraId="6131A258" w14:textId="77777777" w:rsidR="00BE7313" w:rsidRDefault="00BE73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AF0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49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36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0B36" w14:textId="77777777" w:rsidR="00BE7313" w:rsidRDefault="00BE7313" w:rsidP="009139A6">
      <w:r>
        <w:separator/>
      </w:r>
    </w:p>
  </w:footnote>
  <w:footnote w:type="continuationSeparator" w:id="0">
    <w:p w14:paraId="6FEC0381" w14:textId="77777777" w:rsidR="00BE7313" w:rsidRDefault="00BE73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D9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58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F9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1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731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9E18"/>
  <w15:chartTrackingRefBased/>
  <w15:docId w15:val="{B71BCD6E-9E42-47D6-BC0D-1A10CFE5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73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2022-08-15T06:36:00Z</dcterms:created>
  <dcterms:modified xsi:type="dcterms:W3CDTF">2022-08-15T06:36:00Z</dcterms:modified>
</cp:coreProperties>
</file>